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0D47" w14:textId="64861318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Številka:</w:t>
      </w:r>
      <w:r w:rsidR="00ED6CAF" w:rsidRPr="00F71F29">
        <w:rPr>
          <w:rFonts w:ascii="Segoe UI" w:hAnsi="Segoe UI" w:cs="Segoe UI"/>
          <w:sz w:val="21"/>
          <w:szCs w:val="21"/>
        </w:rPr>
        <w:t xml:space="preserve"> </w:t>
      </w:r>
    </w:p>
    <w:p w14:paraId="164F0F4C" w14:textId="7063C791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Datum</w:t>
      </w:r>
      <w:r w:rsidR="00ED6CAF" w:rsidRPr="00F71F29">
        <w:rPr>
          <w:rFonts w:ascii="Segoe UI" w:hAnsi="Segoe UI" w:cs="Segoe UI"/>
          <w:sz w:val="21"/>
          <w:szCs w:val="21"/>
        </w:rPr>
        <w:t xml:space="preserve">: </w:t>
      </w:r>
    </w:p>
    <w:p w14:paraId="720A9A6B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</w:p>
    <w:p w14:paraId="046D6251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3616A3B" w14:textId="0917FBCA" w:rsidR="00EC1379" w:rsidRPr="00F71F29" w:rsidRDefault="00CD2D47" w:rsidP="00EC1379">
      <w:pPr>
        <w:pStyle w:val="Naslov4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PODATKI O PONUDNIKU</w:t>
      </w:r>
    </w:p>
    <w:p w14:paraId="7B354B19" w14:textId="77777777" w:rsidR="00EC1379" w:rsidRPr="00F71F29" w:rsidRDefault="00EC1379" w:rsidP="00EC1379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468EED0D" w14:textId="77777777" w:rsidR="00F17FE6" w:rsidRPr="00F71F29" w:rsidRDefault="00F17FE6" w:rsidP="00164FEB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7428E602" w14:textId="4421600C" w:rsidR="00164FEB" w:rsidRPr="00F71F29" w:rsidRDefault="00EC1379" w:rsidP="00164FEB">
      <w:pPr>
        <w:jc w:val="center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Predmet javnega naročila – po postopku zbiranja ponudb:</w:t>
      </w:r>
    </w:p>
    <w:p w14:paraId="4F6E73FD" w14:textId="77777777" w:rsidR="00DC3B48" w:rsidRPr="00F71F29" w:rsidRDefault="00DC3B48" w:rsidP="00AD3BBF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3A13CCC2" w14:textId="1BA8333C" w:rsidR="005261F4" w:rsidRPr="00F71F29" w:rsidRDefault="00FB7556" w:rsidP="00FB7556">
      <w:pPr>
        <w:jc w:val="center"/>
        <w:rPr>
          <w:rFonts w:ascii="Segoe UI" w:hAnsi="Segoe UI" w:cs="Segoe UI"/>
          <w:b/>
          <w:sz w:val="21"/>
          <w:szCs w:val="21"/>
        </w:rPr>
      </w:pPr>
      <w:r w:rsidRPr="00FB7556">
        <w:rPr>
          <w:rFonts w:ascii="Segoe UI Semibold" w:hAnsi="Segoe UI Semibold" w:cs="Segoe UI Semibold"/>
          <w:bCs/>
        </w:rPr>
        <w:t>UREDITEV MEJE IN PARCELACIJA ZA POTREBE ODKUPA ZEMLJIŠČ PO IZVEDENI REKONSTRUKCIJI LOKALNE CESTE VIPAVA – VRHPOLJE (1. IN 2. FAZA)</w:t>
      </w:r>
    </w:p>
    <w:p w14:paraId="623370D6" w14:textId="77777777" w:rsidR="00C337FB" w:rsidRDefault="00C337FB" w:rsidP="00EC1379">
      <w:pPr>
        <w:rPr>
          <w:rFonts w:ascii="Segoe UI Semibold" w:hAnsi="Segoe UI Semibold" w:cs="Segoe UI Semibold"/>
          <w:sz w:val="21"/>
          <w:szCs w:val="21"/>
        </w:rPr>
      </w:pPr>
    </w:p>
    <w:p w14:paraId="24A2F43D" w14:textId="2C4EB2F0" w:rsidR="00EC1379" w:rsidRPr="00F71F29" w:rsidRDefault="00EC1379" w:rsidP="00EC1379">
      <w:pPr>
        <w:rPr>
          <w:rFonts w:ascii="Segoe UI Semibold" w:hAnsi="Segoe UI Semibold" w:cs="Segoe UI Semibold"/>
          <w:sz w:val="21"/>
          <w:szCs w:val="21"/>
        </w:rPr>
      </w:pPr>
      <w:r w:rsidRPr="00F71F29">
        <w:rPr>
          <w:rFonts w:ascii="Segoe UI Semibold" w:hAnsi="Segoe UI Semibold" w:cs="Segoe UI Semibold"/>
          <w:sz w:val="21"/>
          <w:szCs w:val="21"/>
        </w:rPr>
        <w:t>Podatki o ponudniku:</w:t>
      </w:r>
    </w:p>
    <w:p w14:paraId="1A807FC2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4EB206C6" w14:textId="731EFC00" w:rsidR="00EC1379" w:rsidRPr="00F71F29" w:rsidRDefault="00EC1379" w:rsidP="00DC3B48">
      <w:pPr>
        <w:pStyle w:val="Odstavekseznama"/>
        <w:numPr>
          <w:ilvl w:val="0"/>
          <w:numId w:val="3"/>
        </w:numPr>
        <w:ind w:left="284" w:hanging="284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Podjetje:</w:t>
      </w:r>
    </w:p>
    <w:p w14:paraId="1EBAB6D8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7C0538EF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________________________</w:t>
      </w:r>
    </w:p>
    <w:p w14:paraId="6F661910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3ADC7EE9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2. Zakoniti zastopnik:</w:t>
      </w:r>
    </w:p>
    <w:p w14:paraId="37FD937A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160F7934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6AA9771C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024B685C" w14:textId="243FF86C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3. Davčna številka:</w:t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Pr="00F71F29">
        <w:rPr>
          <w:rFonts w:ascii="Segoe UI" w:hAnsi="Segoe UI" w:cs="Segoe UI"/>
          <w:sz w:val="21"/>
          <w:szCs w:val="21"/>
        </w:rPr>
        <w:t>4. Matična številka:</w:t>
      </w:r>
    </w:p>
    <w:p w14:paraId="21EF3637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70FF9693" w14:textId="537B66EE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</w:t>
      </w:r>
      <w:r w:rsidR="00DC3B48" w:rsidRPr="00F71F29">
        <w:rPr>
          <w:rFonts w:ascii="Segoe UI" w:hAnsi="Segoe UI" w:cs="Segoe UI"/>
          <w:sz w:val="21"/>
          <w:szCs w:val="21"/>
        </w:rPr>
        <w:t>_</w:t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  <w:t>_________________________________________</w:t>
      </w:r>
    </w:p>
    <w:p w14:paraId="184077E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C4454A5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5. Naslov:</w:t>
      </w:r>
    </w:p>
    <w:p w14:paraId="64703094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3F049AAC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2EAE8A7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9027966" w14:textId="77777777" w:rsidR="00EE34B0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6. Številka telefona in telefaksa:</w:t>
      </w:r>
    </w:p>
    <w:p w14:paraId="6EF84885" w14:textId="77777777" w:rsidR="00164FEB" w:rsidRPr="00F71F29" w:rsidRDefault="00164FEB" w:rsidP="00EE34B0">
      <w:pPr>
        <w:rPr>
          <w:rFonts w:ascii="Segoe UI" w:hAnsi="Segoe UI" w:cs="Segoe UI"/>
          <w:sz w:val="21"/>
          <w:szCs w:val="21"/>
        </w:rPr>
      </w:pPr>
    </w:p>
    <w:p w14:paraId="460309EE" w14:textId="77777777" w:rsidR="00EE34B0" w:rsidRPr="00F71F29" w:rsidRDefault="00F17FE6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7DA0D3C9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</w:p>
    <w:p w14:paraId="1DE9CE8B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7. Elektronski naslov:</w:t>
      </w:r>
    </w:p>
    <w:p w14:paraId="2DA55C2D" w14:textId="77777777" w:rsidR="00164FEB" w:rsidRPr="00F71F29" w:rsidRDefault="00164FEB" w:rsidP="00EE34B0">
      <w:pPr>
        <w:rPr>
          <w:rFonts w:ascii="Segoe UI" w:hAnsi="Segoe UI" w:cs="Segoe UI"/>
          <w:sz w:val="21"/>
          <w:szCs w:val="21"/>
        </w:rPr>
      </w:pPr>
    </w:p>
    <w:p w14:paraId="3BCDEE3C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66393D00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3CE61499" w14:textId="77777777" w:rsidR="00EC1379" w:rsidRPr="00F71F29" w:rsidRDefault="00EE34B0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8</w:t>
      </w:r>
      <w:r w:rsidR="00EC1379" w:rsidRPr="00F71F29">
        <w:rPr>
          <w:rFonts w:ascii="Segoe UI" w:hAnsi="Segoe UI" w:cs="Segoe UI"/>
          <w:sz w:val="21"/>
          <w:szCs w:val="21"/>
        </w:rPr>
        <w:t>. Kontaktna oseba:</w:t>
      </w:r>
    </w:p>
    <w:p w14:paraId="61B10520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5F1E8AC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31BE81DB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48883AD" w14:textId="77777777" w:rsidR="00EC1379" w:rsidRPr="00F71F29" w:rsidRDefault="00EE34B0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9</w:t>
      </w:r>
      <w:r w:rsidR="00EC1379" w:rsidRPr="00F71F29">
        <w:rPr>
          <w:rFonts w:ascii="Segoe UI" w:hAnsi="Segoe UI" w:cs="Segoe UI"/>
          <w:sz w:val="21"/>
          <w:szCs w:val="21"/>
        </w:rPr>
        <w:t>. Odgovorna oseba za podpis pogodbe:</w:t>
      </w:r>
    </w:p>
    <w:p w14:paraId="34306AE0" w14:textId="77777777" w:rsidR="00164FEB" w:rsidRPr="00F71F29" w:rsidRDefault="00164FEB" w:rsidP="000501C2">
      <w:pPr>
        <w:rPr>
          <w:rFonts w:ascii="Segoe UI" w:hAnsi="Segoe UI" w:cs="Segoe UI"/>
          <w:sz w:val="21"/>
          <w:szCs w:val="21"/>
        </w:rPr>
      </w:pPr>
    </w:p>
    <w:p w14:paraId="2BB4B8B1" w14:textId="0246C798" w:rsidR="000501C2" w:rsidRPr="00F71F29" w:rsidRDefault="00F17FE6" w:rsidP="00A4748B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________________________</w:t>
      </w:r>
      <w:r w:rsidR="00F71F29">
        <w:rPr>
          <w:rFonts w:ascii="Segoe UI" w:hAnsi="Segoe UI" w:cs="Segoe UI"/>
          <w:sz w:val="21"/>
          <w:szCs w:val="21"/>
        </w:rPr>
        <w:t>_</w:t>
      </w:r>
      <w:r w:rsidR="00EC1379" w:rsidRPr="00F71F29">
        <w:rPr>
          <w:rFonts w:ascii="Segoe UI" w:hAnsi="Segoe UI" w:cs="Segoe UI"/>
          <w:sz w:val="21"/>
          <w:szCs w:val="21"/>
        </w:rPr>
        <w:t xml:space="preserve">               </w:t>
      </w:r>
    </w:p>
    <w:p w14:paraId="4F1E1D9D" w14:textId="77777777" w:rsidR="000501C2" w:rsidRPr="00F71F29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5E90FC44" w14:textId="77777777" w:rsidR="00DC3B48" w:rsidRPr="00F71F29" w:rsidRDefault="00EC1379" w:rsidP="000501C2">
      <w:pPr>
        <w:pStyle w:val="Naslov1"/>
        <w:ind w:left="3540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F71F29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  </w:t>
      </w:r>
    </w:p>
    <w:p w14:paraId="5162FC88" w14:textId="610381A2" w:rsidR="00A4748B" w:rsidRPr="00F71F29" w:rsidRDefault="00EC1379" w:rsidP="00DC3B48">
      <w:pPr>
        <w:pStyle w:val="Naslov1"/>
        <w:ind w:left="4248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F71F29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Žig in podpis ponudnika:</w:t>
      </w:r>
    </w:p>
    <w:p w14:paraId="3E46CEBB" w14:textId="788F530C" w:rsidR="00A4748B" w:rsidRPr="00F71F29" w:rsidRDefault="00A4748B">
      <w:pPr>
        <w:rPr>
          <w:rFonts w:ascii="Segoe UI Semibold" w:hAnsi="Segoe UI Semibold" w:cs="Segoe UI Semibold"/>
          <w:sz w:val="21"/>
          <w:szCs w:val="21"/>
        </w:rPr>
      </w:pPr>
    </w:p>
    <w:sectPr w:rsidR="00A4748B" w:rsidRPr="00F7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B7"/>
    <w:multiLevelType w:val="hybridMultilevel"/>
    <w:tmpl w:val="301C1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224A"/>
    <w:multiLevelType w:val="hybridMultilevel"/>
    <w:tmpl w:val="9E4EA204"/>
    <w:lvl w:ilvl="0" w:tplc="1D605E50">
      <w:start w:val="5"/>
      <w:numFmt w:val="bullet"/>
      <w:lvlText w:val="-"/>
      <w:lvlJc w:val="left"/>
      <w:pPr>
        <w:ind w:left="720" w:hanging="360"/>
      </w:pPr>
      <w:rPr>
        <w:rFonts w:ascii="Segoe UI Semibold" w:eastAsia="Times New Roman" w:hAnsi="Segoe UI Semibold" w:cs="Segoe UI Semi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190390">
    <w:abstractNumId w:val="2"/>
  </w:num>
  <w:num w:numId="2" w16cid:durableId="169297253">
    <w:abstractNumId w:val="1"/>
  </w:num>
  <w:num w:numId="3" w16cid:durableId="165780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64FEB"/>
    <w:rsid w:val="0019553F"/>
    <w:rsid w:val="001B7E35"/>
    <w:rsid w:val="001F2A56"/>
    <w:rsid w:val="002618DC"/>
    <w:rsid w:val="002665BB"/>
    <w:rsid w:val="0029414B"/>
    <w:rsid w:val="002A4BC1"/>
    <w:rsid w:val="0034508A"/>
    <w:rsid w:val="00357E1A"/>
    <w:rsid w:val="00375CC7"/>
    <w:rsid w:val="003B2DC1"/>
    <w:rsid w:val="003E4929"/>
    <w:rsid w:val="003E552D"/>
    <w:rsid w:val="004326B9"/>
    <w:rsid w:val="004738C9"/>
    <w:rsid w:val="00483DF7"/>
    <w:rsid w:val="004A40DC"/>
    <w:rsid w:val="005261F4"/>
    <w:rsid w:val="005315AA"/>
    <w:rsid w:val="0054708B"/>
    <w:rsid w:val="005603A0"/>
    <w:rsid w:val="00582EA6"/>
    <w:rsid w:val="00591513"/>
    <w:rsid w:val="005918D0"/>
    <w:rsid w:val="005A766E"/>
    <w:rsid w:val="005C0B3C"/>
    <w:rsid w:val="005F2755"/>
    <w:rsid w:val="005F5B23"/>
    <w:rsid w:val="00612F00"/>
    <w:rsid w:val="006649F6"/>
    <w:rsid w:val="00677B3C"/>
    <w:rsid w:val="00691144"/>
    <w:rsid w:val="006A5364"/>
    <w:rsid w:val="006C6D5C"/>
    <w:rsid w:val="006E5509"/>
    <w:rsid w:val="00704C43"/>
    <w:rsid w:val="007608A6"/>
    <w:rsid w:val="007745BF"/>
    <w:rsid w:val="00781593"/>
    <w:rsid w:val="007B6CE0"/>
    <w:rsid w:val="007D676A"/>
    <w:rsid w:val="0083356D"/>
    <w:rsid w:val="00846B62"/>
    <w:rsid w:val="00856BE5"/>
    <w:rsid w:val="008600CA"/>
    <w:rsid w:val="008674DA"/>
    <w:rsid w:val="00876B6C"/>
    <w:rsid w:val="008E4D0D"/>
    <w:rsid w:val="0091769E"/>
    <w:rsid w:val="00944546"/>
    <w:rsid w:val="009A6005"/>
    <w:rsid w:val="00A37F7B"/>
    <w:rsid w:val="00A4748B"/>
    <w:rsid w:val="00AC64C0"/>
    <w:rsid w:val="00AD3BBF"/>
    <w:rsid w:val="00AE62A0"/>
    <w:rsid w:val="00B00267"/>
    <w:rsid w:val="00B430F4"/>
    <w:rsid w:val="00B5465C"/>
    <w:rsid w:val="00C20726"/>
    <w:rsid w:val="00C318E5"/>
    <w:rsid w:val="00C337FB"/>
    <w:rsid w:val="00C47618"/>
    <w:rsid w:val="00CC162B"/>
    <w:rsid w:val="00CD2D47"/>
    <w:rsid w:val="00D043DA"/>
    <w:rsid w:val="00D41A3B"/>
    <w:rsid w:val="00DB79D7"/>
    <w:rsid w:val="00DC3B48"/>
    <w:rsid w:val="00E07CE1"/>
    <w:rsid w:val="00E4145F"/>
    <w:rsid w:val="00E95AB3"/>
    <w:rsid w:val="00EA441D"/>
    <w:rsid w:val="00EB07DD"/>
    <w:rsid w:val="00EC1379"/>
    <w:rsid w:val="00EC4E1B"/>
    <w:rsid w:val="00ED6CAF"/>
    <w:rsid w:val="00EE34B0"/>
    <w:rsid w:val="00EE4280"/>
    <w:rsid w:val="00F126FC"/>
    <w:rsid w:val="00F1322A"/>
    <w:rsid w:val="00F17FE6"/>
    <w:rsid w:val="00F24D18"/>
    <w:rsid w:val="00F71F29"/>
    <w:rsid w:val="00FB7556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46B6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A4748B"/>
    <w:rPr>
      <w:b/>
      <w:bC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A4748B"/>
    <w:rPr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41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okolje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A_Podatki o ponudniku</dc:title>
  <dc:subject/>
  <dc:creator>Občina Vipava</dc:creator>
  <cp:keywords/>
  <dc:description/>
  <cp:lastModifiedBy>Luka Lango</cp:lastModifiedBy>
  <cp:revision>18</cp:revision>
  <cp:lastPrinted>2023-03-20T19:31:00Z</cp:lastPrinted>
  <dcterms:created xsi:type="dcterms:W3CDTF">2022-04-13T08:47:00Z</dcterms:created>
  <dcterms:modified xsi:type="dcterms:W3CDTF">2026-06-17T08:09:00Z</dcterms:modified>
</cp:coreProperties>
</file>